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51FD4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FENKELL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54B2E00E" w14:textId="5B3A0314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  <w:r>
        <w:rPr>
          <w:rFonts w:cs="Times New Roman"/>
          <w:szCs w:val="24"/>
        </w:rPr>
        <w:t xml:space="preserve"> Draper.</w:t>
      </w:r>
    </w:p>
    <w:p w14:paraId="6D4A6355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</w:p>
    <w:p w14:paraId="59D1A372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</w:p>
    <w:p w14:paraId="5A783816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Sep.1485</w:t>
      </w:r>
      <w:r>
        <w:rPr>
          <w:rFonts w:cs="Times New Roman"/>
          <w:szCs w:val="24"/>
        </w:rPr>
        <w:tab/>
        <w:t xml:space="preserve">He was one of those who were elected Auditors of the accounts of the </w:t>
      </w:r>
    </w:p>
    <w:p w14:paraId="510C7E81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Chamberlain and of the Wardens of London Bridge.</w:t>
      </w:r>
    </w:p>
    <w:p w14:paraId="675E04E2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L folio 212)</w:t>
      </w:r>
    </w:p>
    <w:p w14:paraId="1CEE5321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</w:p>
    <w:p w14:paraId="7DF7EA95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</w:p>
    <w:p w14:paraId="2AEF4EEA" w14:textId="77777777" w:rsidR="00F31D42" w:rsidRDefault="00F31D42" w:rsidP="00F31D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March 2023</w:t>
      </w:r>
    </w:p>
    <w:p w14:paraId="13799D2D" w14:textId="39B3395B" w:rsidR="00F31D42" w:rsidRPr="00F31D42" w:rsidRDefault="00F31D42" w:rsidP="002D7F4F">
      <w:pPr>
        <w:pStyle w:val="NoSpacing"/>
        <w:jc w:val="both"/>
        <w:rPr>
          <w:rFonts w:cs="Times New Roman"/>
          <w:szCs w:val="24"/>
        </w:rPr>
      </w:pPr>
    </w:p>
    <w:p w14:paraId="30143953" w14:textId="14941733" w:rsidR="002D7F4F" w:rsidRPr="002D7F4F" w:rsidRDefault="002D7F4F" w:rsidP="002D7F4F">
      <w:pPr>
        <w:pStyle w:val="NoSpacing"/>
        <w:jc w:val="both"/>
        <w:rPr>
          <w:rFonts w:cs="Times New Roman"/>
          <w:szCs w:val="24"/>
        </w:rPr>
      </w:pPr>
    </w:p>
    <w:p w14:paraId="27A75CAB" w14:textId="77F7936E" w:rsidR="002D7F4F" w:rsidRPr="002D7F4F" w:rsidRDefault="002D7F4F" w:rsidP="002D7F4F">
      <w:pPr>
        <w:pStyle w:val="NoSpacing"/>
        <w:jc w:val="both"/>
        <w:rPr>
          <w:rFonts w:cs="Times New Roman"/>
          <w:szCs w:val="24"/>
        </w:rPr>
      </w:pPr>
    </w:p>
    <w:p w14:paraId="2687C4AB" w14:textId="2C559F10" w:rsidR="002D7F4F" w:rsidRPr="002D7F4F" w:rsidRDefault="002D7F4F" w:rsidP="00D32DD5">
      <w:pPr>
        <w:pStyle w:val="NoSpacing"/>
        <w:jc w:val="both"/>
        <w:rPr>
          <w:rFonts w:cs="Times New Roman"/>
          <w:szCs w:val="24"/>
        </w:rPr>
      </w:pPr>
    </w:p>
    <w:p w14:paraId="133B7D19" w14:textId="0489E3D4" w:rsidR="00D32DD5" w:rsidRPr="00D32DD5" w:rsidRDefault="00D32DD5" w:rsidP="00D32DD5">
      <w:pPr>
        <w:pStyle w:val="NoSpacing"/>
        <w:jc w:val="both"/>
        <w:rPr>
          <w:rFonts w:cs="Times New Roman"/>
          <w:szCs w:val="24"/>
        </w:rPr>
      </w:pPr>
    </w:p>
    <w:p w14:paraId="7111514B" w14:textId="1DA5D5AF" w:rsidR="00D32DD5" w:rsidRPr="00D32DD5" w:rsidRDefault="00D32DD5" w:rsidP="00D32DD5">
      <w:pPr>
        <w:pStyle w:val="NoSpacing"/>
        <w:jc w:val="both"/>
        <w:rPr>
          <w:rFonts w:cs="Times New Roman"/>
          <w:szCs w:val="24"/>
        </w:rPr>
      </w:pPr>
    </w:p>
    <w:sectPr w:rsidR="00D32DD5" w:rsidRPr="00D32D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C40C" w14:textId="77777777" w:rsidR="00D32DD5" w:rsidRDefault="00D32DD5" w:rsidP="009139A6">
      <w:r>
        <w:separator/>
      </w:r>
    </w:p>
  </w:endnote>
  <w:endnote w:type="continuationSeparator" w:id="0">
    <w:p w14:paraId="3693A833" w14:textId="77777777" w:rsidR="00D32DD5" w:rsidRDefault="00D32D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D0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27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1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E4E8E" w14:textId="77777777" w:rsidR="00D32DD5" w:rsidRDefault="00D32DD5" w:rsidP="009139A6">
      <w:r>
        <w:separator/>
      </w:r>
    </w:p>
  </w:footnote>
  <w:footnote w:type="continuationSeparator" w:id="0">
    <w:p w14:paraId="07052F77" w14:textId="77777777" w:rsidR="00D32DD5" w:rsidRDefault="00D32D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56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6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F5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D5"/>
    <w:rsid w:val="000666E0"/>
    <w:rsid w:val="002510B7"/>
    <w:rsid w:val="002D7F4F"/>
    <w:rsid w:val="005A533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2DD5"/>
    <w:rsid w:val="00EB3209"/>
    <w:rsid w:val="00F31D4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482F8"/>
  <w15:chartTrackingRefBased/>
  <w15:docId w15:val="{3E3DCFF9-48B2-4712-859B-145BF4B3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2023-03-09T09:11:00Z</dcterms:created>
  <dcterms:modified xsi:type="dcterms:W3CDTF">2023-03-09T09:51:00Z</dcterms:modified>
</cp:coreProperties>
</file>